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0C750" w14:textId="77777777" w:rsidR="009143DA" w:rsidRPr="007F05E6" w:rsidRDefault="009143DA" w:rsidP="00E62543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6D7B171C" w14:textId="77777777" w:rsidR="009143DA" w:rsidRDefault="009143DA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CLP pictograms</w:t>
      </w:r>
      <w:r w:rsidRPr="00692A45">
        <w:t xml:space="preserve"> (</w:t>
      </w:r>
      <w:r>
        <w:t>learner</w:t>
      </w:r>
      <w:r w:rsidRPr="00692A45">
        <w:t>)</w:t>
      </w:r>
    </w:p>
    <w:p w14:paraId="26327F37" w14:textId="77777777" w:rsidR="009143DA" w:rsidRPr="0073639C" w:rsidRDefault="009143DA" w:rsidP="00903D61">
      <w:r>
        <w:t>Fill in the ‘Category’ and ‘Description’ columns for each pictogram.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9"/>
        <w:gridCol w:w="3159"/>
        <w:gridCol w:w="3160"/>
      </w:tblGrid>
      <w:tr w:rsidR="009143DA" w14:paraId="245AB97B" w14:textId="77777777" w:rsidTr="00454BA5">
        <w:trPr>
          <w:trHeight w:val="617"/>
        </w:trPr>
        <w:tc>
          <w:tcPr>
            <w:tcW w:w="3159" w:type="dxa"/>
            <w:shd w:val="clear" w:color="auto" w:fill="7F7F7F" w:themeFill="text1" w:themeFillTint="80"/>
          </w:tcPr>
          <w:p w14:paraId="7A472623" w14:textId="77777777" w:rsidR="009143DA" w:rsidRPr="00454BA5" w:rsidRDefault="009143DA" w:rsidP="005B1D75">
            <w:pPr>
              <w:rPr>
                <w:b/>
                <w:bCs/>
                <w:color w:val="FFFFFF" w:themeColor="background1"/>
              </w:rPr>
            </w:pPr>
            <w:r w:rsidRPr="00454BA5">
              <w:rPr>
                <w:b/>
                <w:bCs/>
                <w:color w:val="FFFFFF" w:themeColor="background1"/>
              </w:rPr>
              <w:t>Sign</w:t>
            </w:r>
          </w:p>
        </w:tc>
        <w:tc>
          <w:tcPr>
            <w:tcW w:w="3159" w:type="dxa"/>
            <w:shd w:val="clear" w:color="auto" w:fill="7F7F7F" w:themeFill="text1" w:themeFillTint="80"/>
          </w:tcPr>
          <w:p w14:paraId="168EFFA8" w14:textId="77777777" w:rsidR="009143DA" w:rsidRPr="00454BA5" w:rsidRDefault="009143DA" w:rsidP="005B1D75">
            <w:pPr>
              <w:rPr>
                <w:b/>
                <w:bCs/>
                <w:color w:val="FFFFFF" w:themeColor="background1"/>
              </w:rPr>
            </w:pPr>
            <w:r w:rsidRPr="00454BA5">
              <w:rPr>
                <w:b/>
                <w:bCs/>
                <w:color w:val="FFFFFF" w:themeColor="background1"/>
              </w:rPr>
              <w:t>Category</w:t>
            </w:r>
          </w:p>
        </w:tc>
        <w:tc>
          <w:tcPr>
            <w:tcW w:w="3160" w:type="dxa"/>
            <w:shd w:val="clear" w:color="auto" w:fill="7F7F7F" w:themeFill="text1" w:themeFillTint="80"/>
          </w:tcPr>
          <w:p w14:paraId="06F29C16" w14:textId="77777777" w:rsidR="009143DA" w:rsidRPr="00454BA5" w:rsidRDefault="009143DA" w:rsidP="005B1D75">
            <w:pPr>
              <w:rPr>
                <w:b/>
                <w:bCs/>
                <w:color w:val="FFFFFF" w:themeColor="background1"/>
              </w:rPr>
            </w:pPr>
            <w:r w:rsidRPr="00454BA5">
              <w:rPr>
                <w:b/>
                <w:bCs/>
                <w:color w:val="FFFFFF" w:themeColor="background1"/>
              </w:rPr>
              <w:t>Description</w:t>
            </w:r>
          </w:p>
        </w:tc>
      </w:tr>
      <w:tr w:rsidR="009143DA" w14:paraId="0BD4E5AC" w14:textId="77777777" w:rsidTr="00454BA5">
        <w:trPr>
          <w:trHeight w:val="2091"/>
        </w:trPr>
        <w:tc>
          <w:tcPr>
            <w:tcW w:w="3159" w:type="dxa"/>
          </w:tcPr>
          <w:p w14:paraId="478A7415" w14:textId="77777777" w:rsidR="009143DA" w:rsidRDefault="009143DA" w:rsidP="005B1D75">
            <w:r w:rsidRPr="00454BA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2314D8A" wp14:editId="787882FE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68580</wp:posOffset>
                  </wp:positionV>
                  <wp:extent cx="1200150" cy="1200150"/>
                  <wp:effectExtent l="0" t="0" r="0" b="0"/>
                  <wp:wrapNone/>
                  <wp:docPr id="1026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F927D0D-C5C1-411F-947F-8C850714B667}"/>
                      </a:ext>
                    </a:extLst>
                  </wp:docPr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Image">
                            <a:extLst>
                              <a:ext uri="{FF2B5EF4-FFF2-40B4-BE49-F238E27FC236}">
                                <a16:creationId xmlns:a16="http://schemas.microsoft.com/office/drawing/2014/main" id="{4F927D0D-C5C1-411F-947F-8C850714B667}"/>
                              </a:ext>
                            </a:extLst>
                          </pic:cNvPr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25941FA6" w14:textId="77777777" w:rsidR="009143DA" w:rsidRPr="0073639C" w:rsidRDefault="009143DA" w:rsidP="005B1D75">
            <w:pPr>
              <w:rPr>
                <w:color w:val="FF0000"/>
              </w:rPr>
            </w:pPr>
          </w:p>
        </w:tc>
        <w:tc>
          <w:tcPr>
            <w:tcW w:w="3160" w:type="dxa"/>
          </w:tcPr>
          <w:p w14:paraId="3E8EEADD" w14:textId="77777777" w:rsidR="009143DA" w:rsidRPr="0073639C" w:rsidRDefault="009143DA" w:rsidP="005B1D75">
            <w:pPr>
              <w:rPr>
                <w:color w:val="FF0000"/>
              </w:rPr>
            </w:pPr>
          </w:p>
        </w:tc>
      </w:tr>
      <w:tr w:rsidR="009143DA" w14:paraId="3C51C296" w14:textId="77777777" w:rsidTr="00454BA5">
        <w:trPr>
          <w:trHeight w:val="2169"/>
        </w:trPr>
        <w:tc>
          <w:tcPr>
            <w:tcW w:w="3159" w:type="dxa"/>
          </w:tcPr>
          <w:p w14:paraId="017BB29B" w14:textId="77777777" w:rsidR="009143DA" w:rsidRDefault="009143DA" w:rsidP="005B1D75">
            <w:r w:rsidRPr="00454BA5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2463EA3" wp14:editId="1BDDD08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58420</wp:posOffset>
                  </wp:positionV>
                  <wp:extent cx="1200150" cy="1200150"/>
                  <wp:effectExtent l="0" t="0" r="0" b="0"/>
                  <wp:wrapNone/>
                  <wp:docPr id="7170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A8A861-B173-4925-A2E7-46250C2B9FB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2" descr="Image">
                            <a:extLst>
                              <a:ext uri="{FF2B5EF4-FFF2-40B4-BE49-F238E27FC236}">
                                <a16:creationId xmlns:a16="http://schemas.microsoft.com/office/drawing/2014/main" id="{57A8A861-B173-4925-A2E7-46250C2B9FB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017FA3DA" w14:textId="77777777" w:rsidR="009143DA" w:rsidRPr="0073639C" w:rsidRDefault="009143DA" w:rsidP="005B1D75">
            <w:pPr>
              <w:rPr>
                <w:color w:val="FF0000"/>
              </w:rPr>
            </w:pPr>
          </w:p>
        </w:tc>
        <w:tc>
          <w:tcPr>
            <w:tcW w:w="3160" w:type="dxa"/>
          </w:tcPr>
          <w:p w14:paraId="18BD96E0" w14:textId="77777777" w:rsidR="009143DA" w:rsidRPr="0073639C" w:rsidRDefault="009143DA" w:rsidP="005B1D75">
            <w:pPr>
              <w:rPr>
                <w:color w:val="FF0000"/>
              </w:rPr>
            </w:pPr>
          </w:p>
        </w:tc>
      </w:tr>
      <w:tr w:rsidR="009143DA" w14:paraId="39DFC3B0" w14:textId="77777777" w:rsidTr="00454BA5">
        <w:trPr>
          <w:trHeight w:val="2169"/>
        </w:trPr>
        <w:tc>
          <w:tcPr>
            <w:tcW w:w="3159" w:type="dxa"/>
          </w:tcPr>
          <w:p w14:paraId="27A2D052" w14:textId="77777777" w:rsidR="009143DA" w:rsidRDefault="009143DA" w:rsidP="005B1D75">
            <w:r w:rsidRPr="00454BA5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7949DD0" wp14:editId="0B76E9D7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74930</wp:posOffset>
                  </wp:positionV>
                  <wp:extent cx="1200150" cy="1200150"/>
                  <wp:effectExtent l="0" t="0" r="0" b="0"/>
                  <wp:wrapNone/>
                  <wp:docPr id="9218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F98CF9C-09D3-4E19-87EA-820436736F9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8" name="Picture 2" descr="Image">
                            <a:extLst>
                              <a:ext uri="{FF2B5EF4-FFF2-40B4-BE49-F238E27FC236}">
                                <a16:creationId xmlns:a16="http://schemas.microsoft.com/office/drawing/2014/main" id="{AF98CF9C-09D3-4E19-87EA-820436736F9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2C1E9116" w14:textId="77777777" w:rsidR="009143DA" w:rsidRPr="0073639C" w:rsidRDefault="009143DA" w:rsidP="005B1D75">
            <w:pPr>
              <w:rPr>
                <w:color w:val="FF0000"/>
              </w:rPr>
            </w:pPr>
          </w:p>
        </w:tc>
        <w:tc>
          <w:tcPr>
            <w:tcW w:w="3160" w:type="dxa"/>
          </w:tcPr>
          <w:p w14:paraId="2BB0D4C8" w14:textId="77777777" w:rsidR="009143DA" w:rsidRPr="0073639C" w:rsidRDefault="009143DA" w:rsidP="005B1D75">
            <w:pPr>
              <w:rPr>
                <w:color w:val="FF0000"/>
              </w:rPr>
            </w:pPr>
          </w:p>
        </w:tc>
      </w:tr>
      <w:tr w:rsidR="009143DA" w14:paraId="670C5BD6" w14:textId="77777777" w:rsidTr="00454BA5">
        <w:trPr>
          <w:trHeight w:val="2091"/>
        </w:trPr>
        <w:tc>
          <w:tcPr>
            <w:tcW w:w="3159" w:type="dxa"/>
          </w:tcPr>
          <w:p w14:paraId="58631845" w14:textId="77777777" w:rsidR="009143DA" w:rsidRDefault="009143DA" w:rsidP="005B1D75">
            <w:r w:rsidRPr="00454BA5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BF59633" wp14:editId="47900C1A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62865</wp:posOffset>
                  </wp:positionV>
                  <wp:extent cx="1200150" cy="1200150"/>
                  <wp:effectExtent l="0" t="0" r="0" b="0"/>
                  <wp:wrapNone/>
                  <wp:docPr id="10242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E25E647-B7B9-442A-8471-9F41281273F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2" name="Picture 2" descr="Image">
                            <a:extLst>
                              <a:ext uri="{FF2B5EF4-FFF2-40B4-BE49-F238E27FC236}">
                                <a16:creationId xmlns:a16="http://schemas.microsoft.com/office/drawing/2014/main" id="{DE25E647-B7B9-442A-8471-9F41281273F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0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6CA6E708" w14:textId="77777777" w:rsidR="009143DA" w:rsidRPr="0073639C" w:rsidRDefault="009143DA" w:rsidP="005B1D75">
            <w:pPr>
              <w:rPr>
                <w:color w:val="FF0000"/>
              </w:rPr>
            </w:pPr>
          </w:p>
        </w:tc>
        <w:tc>
          <w:tcPr>
            <w:tcW w:w="3160" w:type="dxa"/>
          </w:tcPr>
          <w:p w14:paraId="59FA012F" w14:textId="77777777" w:rsidR="009143DA" w:rsidRPr="0073639C" w:rsidRDefault="009143DA" w:rsidP="005B1D75">
            <w:pPr>
              <w:rPr>
                <w:color w:val="FF0000"/>
              </w:rPr>
            </w:pPr>
          </w:p>
        </w:tc>
      </w:tr>
      <w:tr w:rsidR="009143DA" w14:paraId="477E5A69" w14:textId="77777777" w:rsidTr="00454BA5">
        <w:trPr>
          <w:trHeight w:val="2169"/>
        </w:trPr>
        <w:tc>
          <w:tcPr>
            <w:tcW w:w="3159" w:type="dxa"/>
          </w:tcPr>
          <w:p w14:paraId="602C12EE" w14:textId="77777777" w:rsidR="009143DA" w:rsidRDefault="009143DA" w:rsidP="005B1D75">
            <w:r w:rsidRPr="00454BA5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C2D18BC" wp14:editId="691AD596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71755</wp:posOffset>
                  </wp:positionV>
                  <wp:extent cx="1190625" cy="1190625"/>
                  <wp:effectExtent l="0" t="0" r="9525" b="9525"/>
                  <wp:wrapNone/>
                  <wp:docPr id="14338" name="Picture 2" descr="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A6175A2-B0BE-4EC4-8406-A05638207C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8" name="Picture 2" descr="Image">
                            <a:extLst>
                              <a:ext uri="{FF2B5EF4-FFF2-40B4-BE49-F238E27FC236}">
                                <a16:creationId xmlns:a16="http://schemas.microsoft.com/office/drawing/2014/main" id="{7A6175A2-B0BE-4EC4-8406-A05638207C5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59" w:type="dxa"/>
          </w:tcPr>
          <w:p w14:paraId="15DF2DC6" w14:textId="77777777" w:rsidR="009143DA" w:rsidRDefault="009143DA" w:rsidP="005B1D75"/>
        </w:tc>
        <w:tc>
          <w:tcPr>
            <w:tcW w:w="3160" w:type="dxa"/>
          </w:tcPr>
          <w:p w14:paraId="2DEBBB54" w14:textId="77777777" w:rsidR="009143DA" w:rsidRDefault="009143DA" w:rsidP="005B1D75"/>
        </w:tc>
      </w:tr>
    </w:tbl>
    <w:p w14:paraId="79EC601C" w14:textId="77777777" w:rsidR="006E1028" w:rsidRDefault="006E1028" w:rsidP="009143DA">
      <w:pPr>
        <w:pStyle w:val="Answer"/>
        <w:ind w:left="0"/>
      </w:pPr>
    </w:p>
    <w:sectPr w:rsidR="006E1028" w:rsidSect="00F03E33">
      <w:headerReference w:type="default" r:id="rId15"/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31805" w14:textId="77777777" w:rsidR="000E11F2" w:rsidRDefault="000E11F2">
      <w:pPr>
        <w:spacing w:before="0" w:after="0"/>
      </w:pPr>
      <w:r>
        <w:separator/>
      </w:r>
    </w:p>
  </w:endnote>
  <w:endnote w:type="continuationSeparator" w:id="0">
    <w:p w14:paraId="6EEB36D3" w14:textId="77777777" w:rsidR="000E11F2" w:rsidRDefault="000E11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7B8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D03AD9" wp14:editId="456E89FF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0281D63" w14:textId="694E1D53" w:rsidR="00002DC1" w:rsidRPr="006953AB" w:rsidRDefault="0038003E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38003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DFC2A0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D03AD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30281D63" w14:textId="694E1D53" w:rsidR="00002DC1" w:rsidRPr="006953AB" w:rsidRDefault="0038003E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38003E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DFC2A0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CB0DC85" wp14:editId="6808AED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C116F" w14:textId="77777777" w:rsidR="000E11F2" w:rsidRDefault="000E11F2">
      <w:pPr>
        <w:spacing w:before="0" w:after="0"/>
      </w:pPr>
      <w:r>
        <w:separator/>
      </w:r>
    </w:p>
  </w:footnote>
  <w:footnote w:type="continuationSeparator" w:id="0">
    <w:p w14:paraId="35CD015B" w14:textId="77777777" w:rsidR="000E11F2" w:rsidRDefault="000E11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9D00C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06B1CB5" wp14:editId="383932A2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BAF1AA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5583364" wp14:editId="23B8423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ACCEE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881257">
    <w:abstractNumId w:val="4"/>
  </w:num>
  <w:num w:numId="2" w16cid:durableId="1052655331">
    <w:abstractNumId w:val="14"/>
  </w:num>
  <w:num w:numId="3" w16cid:durableId="1980307299">
    <w:abstractNumId w:val="21"/>
  </w:num>
  <w:num w:numId="4" w16cid:durableId="904493777">
    <w:abstractNumId w:val="16"/>
  </w:num>
  <w:num w:numId="5" w16cid:durableId="7342586">
    <w:abstractNumId w:val="7"/>
  </w:num>
  <w:num w:numId="6" w16cid:durableId="1199123085">
    <w:abstractNumId w:val="15"/>
  </w:num>
  <w:num w:numId="7" w16cid:durableId="1099761189">
    <w:abstractNumId w:val="7"/>
  </w:num>
  <w:num w:numId="8" w16cid:durableId="1027562408">
    <w:abstractNumId w:val="1"/>
  </w:num>
  <w:num w:numId="9" w16cid:durableId="693776054">
    <w:abstractNumId w:val="7"/>
    <w:lvlOverride w:ilvl="0">
      <w:startOverride w:val="1"/>
    </w:lvlOverride>
  </w:num>
  <w:num w:numId="10" w16cid:durableId="1813518653">
    <w:abstractNumId w:val="17"/>
  </w:num>
  <w:num w:numId="11" w16cid:durableId="1556699759">
    <w:abstractNumId w:val="13"/>
  </w:num>
  <w:num w:numId="12" w16cid:durableId="1435327774">
    <w:abstractNumId w:val="5"/>
  </w:num>
  <w:num w:numId="13" w16cid:durableId="40717977">
    <w:abstractNumId w:val="12"/>
  </w:num>
  <w:num w:numId="14" w16cid:durableId="55588012">
    <w:abstractNumId w:val="18"/>
  </w:num>
  <w:num w:numId="15" w16cid:durableId="1901599328">
    <w:abstractNumId w:val="10"/>
  </w:num>
  <w:num w:numId="16" w16cid:durableId="721564121">
    <w:abstractNumId w:val="6"/>
  </w:num>
  <w:num w:numId="17" w16cid:durableId="1649360611">
    <w:abstractNumId w:val="23"/>
  </w:num>
  <w:num w:numId="18" w16cid:durableId="1601639311">
    <w:abstractNumId w:val="24"/>
  </w:num>
  <w:num w:numId="19" w16cid:durableId="207500955">
    <w:abstractNumId w:val="3"/>
  </w:num>
  <w:num w:numId="20" w16cid:durableId="574364258">
    <w:abstractNumId w:val="2"/>
  </w:num>
  <w:num w:numId="21" w16cid:durableId="464932400">
    <w:abstractNumId w:val="8"/>
  </w:num>
  <w:num w:numId="22" w16cid:durableId="580019116">
    <w:abstractNumId w:val="8"/>
    <w:lvlOverride w:ilvl="0">
      <w:startOverride w:val="1"/>
    </w:lvlOverride>
  </w:num>
  <w:num w:numId="23" w16cid:durableId="1806073336">
    <w:abstractNumId w:val="22"/>
  </w:num>
  <w:num w:numId="24" w16cid:durableId="1297174698">
    <w:abstractNumId w:val="8"/>
    <w:lvlOverride w:ilvl="0">
      <w:startOverride w:val="1"/>
    </w:lvlOverride>
  </w:num>
  <w:num w:numId="25" w16cid:durableId="1622568146">
    <w:abstractNumId w:val="8"/>
    <w:lvlOverride w:ilvl="0">
      <w:startOverride w:val="1"/>
    </w:lvlOverride>
  </w:num>
  <w:num w:numId="26" w16cid:durableId="433669871">
    <w:abstractNumId w:val="9"/>
  </w:num>
  <w:num w:numId="27" w16cid:durableId="775490981">
    <w:abstractNumId w:val="19"/>
  </w:num>
  <w:num w:numId="28" w16cid:durableId="58477066">
    <w:abstractNumId w:val="8"/>
    <w:lvlOverride w:ilvl="0">
      <w:startOverride w:val="1"/>
    </w:lvlOverride>
  </w:num>
  <w:num w:numId="29" w16cid:durableId="12848469">
    <w:abstractNumId w:val="20"/>
  </w:num>
  <w:num w:numId="30" w16cid:durableId="1571958767">
    <w:abstractNumId w:val="8"/>
  </w:num>
  <w:num w:numId="31" w16cid:durableId="458185396">
    <w:abstractNumId w:val="8"/>
    <w:lvlOverride w:ilvl="0">
      <w:startOverride w:val="1"/>
    </w:lvlOverride>
  </w:num>
  <w:num w:numId="32" w16cid:durableId="1299258503">
    <w:abstractNumId w:val="8"/>
    <w:lvlOverride w:ilvl="0">
      <w:startOverride w:val="1"/>
    </w:lvlOverride>
  </w:num>
  <w:num w:numId="33" w16cid:durableId="108357846">
    <w:abstractNumId w:val="0"/>
  </w:num>
  <w:num w:numId="34" w16cid:durableId="9520532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3DA"/>
    <w:rsid w:val="00002DC1"/>
    <w:rsid w:val="000033BD"/>
    <w:rsid w:val="0007243A"/>
    <w:rsid w:val="00082C62"/>
    <w:rsid w:val="000B231F"/>
    <w:rsid w:val="000C1804"/>
    <w:rsid w:val="000E11F2"/>
    <w:rsid w:val="000E194B"/>
    <w:rsid w:val="00110217"/>
    <w:rsid w:val="00152AC3"/>
    <w:rsid w:val="00156AF3"/>
    <w:rsid w:val="0019491D"/>
    <w:rsid w:val="001F74AD"/>
    <w:rsid w:val="002D07A8"/>
    <w:rsid w:val="003405EA"/>
    <w:rsid w:val="00353243"/>
    <w:rsid w:val="0038003E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143DA"/>
    <w:rsid w:val="009975A0"/>
    <w:rsid w:val="009C5C6E"/>
    <w:rsid w:val="00A2454C"/>
    <w:rsid w:val="00AD07B1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F596F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3D530"/>
  <w15:docId w15:val="{1124AC8E-6FD0-4C0E-9616-67796A1FC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14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8003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gi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gi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gi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F79215-EF4B-4859-9003-F563B2FD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AAEA1D-D13B-4338-B4AD-2D7934513C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F2DD6-3729-4533-8798-397B8CBF47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10</Words>
  <Characters>204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2025-11-18T15:16:00Z</dcterms:created>
  <dcterms:modified xsi:type="dcterms:W3CDTF">2025-11-20T13:00:00Z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